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9FE76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BURDON, junior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71A3CFD4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</w:p>
    <w:p w14:paraId="3468E57D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</w:p>
    <w:p w14:paraId="3738AE6C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and five others made a plaint of covenant against John Hammond of</w:t>
      </w:r>
    </w:p>
    <w:p w14:paraId="1488400D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servant(q.v.), and William </w:t>
      </w:r>
      <w:proofErr w:type="spellStart"/>
      <w:r>
        <w:rPr>
          <w:rFonts w:cs="Times New Roman"/>
          <w:szCs w:val="24"/>
        </w:rPr>
        <w:t>Badyngton</w:t>
      </w:r>
      <w:proofErr w:type="spellEnd"/>
      <w:r>
        <w:rPr>
          <w:rFonts w:cs="Times New Roman"/>
          <w:szCs w:val="24"/>
        </w:rPr>
        <w:t xml:space="preserve"> of Boston(q.v.).</w:t>
      </w:r>
    </w:p>
    <w:p w14:paraId="4A0DEBE5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3F7DF8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rPr>
          <w:rFonts w:cs="Times New Roman"/>
          <w:szCs w:val="24"/>
        </w:rPr>
        <w:t xml:space="preserve"> )</w:t>
      </w:r>
    </w:p>
    <w:p w14:paraId="131F7A60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</w:p>
    <w:p w14:paraId="39A6619C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</w:p>
    <w:p w14:paraId="3EFB6202" w14:textId="77777777" w:rsidR="00CE070A" w:rsidRDefault="00CE070A" w:rsidP="00CE070A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21 November 2023</w:t>
      </w:r>
    </w:p>
    <w:p w14:paraId="0D89A5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0CFE1" w14:textId="77777777" w:rsidR="00CE070A" w:rsidRDefault="00CE070A" w:rsidP="009139A6">
      <w:r>
        <w:separator/>
      </w:r>
    </w:p>
  </w:endnote>
  <w:endnote w:type="continuationSeparator" w:id="0">
    <w:p w14:paraId="7C5B1025" w14:textId="77777777" w:rsidR="00CE070A" w:rsidRDefault="00CE07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AF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44E4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457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E0C0A" w14:textId="77777777" w:rsidR="00CE070A" w:rsidRDefault="00CE070A" w:rsidP="009139A6">
      <w:r>
        <w:separator/>
      </w:r>
    </w:p>
  </w:footnote>
  <w:footnote w:type="continuationSeparator" w:id="0">
    <w:p w14:paraId="468C9187" w14:textId="77777777" w:rsidR="00CE070A" w:rsidRDefault="00CE07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2258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606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E5A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0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E070A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5003D"/>
  <w15:chartTrackingRefBased/>
  <w15:docId w15:val="{E9869972-5359-4278-BD70-FF7E3D945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E07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2023-11-24T16:01:00Z</dcterms:created>
  <dcterms:modified xsi:type="dcterms:W3CDTF">2023-11-24T16:01:00Z</dcterms:modified>
</cp:coreProperties>
</file>